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16EC6" w14:textId="77777777" w:rsidR="0067622C" w:rsidRDefault="009776A9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7622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7622C">
        <w:rPr>
          <w:rFonts w:ascii="Times New Roman" w:hAnsi="Times New Roman" w:cs="Times New Roman"/>
          <w:sz w:val="24"/>
          <w:szCs w:val="24"/>
        </w:rPr>
        <w:t>fl.1484)</w:t>
      </w:r>
    </w:p>
    <w:p w14:paraId="6BF3582D" w14:textId="5EEB49CE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Yedingham</w:t>
      </w:r>
      <w:r>
        <w:rPr>
          <w:rFonts w:ascii="Times New Roman" w:hAnsi="Times New Roman" w:cs="Times New Roman"/>
          <w:sz w:val="24"/>
          <w:szCs w:val="24"/>
        </w:rPr>
        <w:t xml:space="preserve"> Nunnery.</w:t>
      </w:r>
    </w:p>
    <w:p w14:paraId="718AA3AB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B5C87C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D93681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in the conventual church of the Austin Friars at</w:t>
      </w:r>
    </w:p>
    <w:p w14:paraId="7E0CDDA2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4E9F89D6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p.101)</w:t>
      </w:r>
    </w:p>
    <w:p w14:paraId="5977A57E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14A8F1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A1FB0B" w14:textId="77777777" w:rsidR="0067622C" w:rsidRDefault="0067622C" w:rsidP="0067622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5AB9E46D" w14:textId="3628B880" w:rsidR="00BA00AB" w:rsidRPr="009776A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776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F7A29" w14:textId="77777777" w:rsidR="009776A9" w:rsidRDefault="009776A9" w:rsidP="009139A6">
      <w:r>
        <w:separator/>
      </w:r>
    </w:p>
  </w:endnote>
  <w:endnote w:type="continuationSeparator" w:id="0">
    <w:p w14:paraId="1E48D715" w14:textId="77777777" w:rsidR="009776A9" w:rsidRDefault="009776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C43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F3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0C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CFFFE" w14:textId="77777777" w:rsidR="009776A9" w:rsidRDefault="009776A9" w:rsidP="009139A6">
      <w:r>
        <w:separator/>
      </w:r>
    </w:p>
  </w:footnote>
  <w:footnote w:type="continuationSeparator" w:id="0">
    <w:p w14:paraId="5B6EE8D7" w14:textId="77777777" w:rsidR="009776A9" w:rsidRDefault="009776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203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5157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9BBE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A9"/>
    <w:rsid w:val="000666E0"/>
    <w:rsid w:val="002510B7"/>
    <w:rsid w:val="005C130B"/>
    <w:rsid w:val="0067622C"/>
    <w:rsid w:val="00826F5C"/>
    <w:rsid w:val="009139A6"/>
    <w:rsid w:val="009448BB"/>
    <w:rsid w:val="009776A9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446C9D"/>
  <w15:chartTrackingRefBased/>
  <w15:docId w15:val="{B2FE1F40-F50E-4EA3-9436-6161CBBEB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199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2021-05-06T11:57:00Z</dcterms:created>
  <dcterms:modified xsi:type="dcterms:W3CDTF">2021-05-06T15:16:00Z</dcterms:modified>
</cp:coreProperties>
</file>